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548" w:rsidRPr="00E450D2" w:rsidRDefault="00916548" w:rsidP="003A1411">
      <w:pPr>
        <w:jc w:val="center"/>
        <w:rPr>
          <w:b/>
          <w:bCs/>
          <w:color w:val="FF0000"/>
          <w:sz w:val="20"/>
          <w:szCs w:val="20"/>
        </w:rPr>
      </w:pPr>
      <w:r w:rsidRPr="00E450D2">
        <w:rPr>
          <w:b/>
          <w:bCs/>
          <w:sz w:val="20"/>
          <w:szCs w:val="20"/>
        </w:rPr>
        <w:t>Приложение к рабочей учебной программе</w:t>
      </w:r>
      <w:r>
        <w:rPr>
          <w:b/>
          <w:bCs/>
          <w:sz w:val="20"/>
          <w:szCs w:val="20"/>
        </w:rPr>
        <w:t xml:space="preserve"> </w:t>
      </w:r>
      <w:r w:rsidRPr="00E450D2">
        <w:rPr>
          <w:b/>
          <w:bCs/>
          <w:sz w:val="20"/>
          <w:szCs w:val="20"/>
        </w:rPr>
        <w:t>(</w:t>
      </w:r>
      <w:r w:rsidRPr="00E450D2">
        <w:rPr>
          <w:b/>
          <w:bCs/>
          <w:sz w:val="20"/>
          <w:szCs w:val="20"/>
          <w:lang w:val="en-US"/>
        </w:rPr>
        <w:t>Syllabus</w:t>
      </w:r>
      <w:r w:rsidRPr="00E450D2">
        <w:rPr>
          <w:b/>
          <w:bCs/>
          <w:sz w:val="20"/>
          <w:szCs w:val="20"/>
        </w:rPr>
        <w:t>)</w:t>
      </w:r>
    </w:p>
    <w:p w:rsidR="00916548" w:rsidRPr="00E450D2" w:rsidRDefault="00916548" w:rsidP="003A141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Программа дисциплины для обучающих</w:t>
      </w:r>
      <w:r w:rsidRPr="00E450D2">
        <w:rPr>
          <w:b/>
          <w:bCs/>
          <w:sz w:val="20"/>
          <w:szCs w:val="20"/>
        </w:rPr>
        <w:t>ся</w:t>
      </w:r>
    </w:p>
    <w:p w:rsidR="00916548" w:rsidRDefault="00916548" w:rsidP="003A141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на 2017-2018</w:t>
      </w:r>
      <w:r w:rsidRPr="00E450D2">
        <w:rPr>
          <w:b/>
          <w:bCs/>
          <w:sz w:val="20"/>
          <w:szCs w:val="20"/>
        </w:rPr>
        <w:t xml:space="preserve"> учебный год</w:t>
      </w:r>
    </w:p>
    <w:p w:rsidR="00916548" w:rsidRDefault="00916548" w:rsidP="003A1411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Re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l</w:t>
      </w:r>
      <w:r w:rsidRPr="006F5E1A">
        <w:rPr>
          <w:b/>
          <w:bCs/>
          <w:sz w:val="20"/>
          <w:szCs w:val="20"/>
        </w:rPr>
        <w:t>1109</w:t>
      </w:r>
      <w:r>
        <w:rPr>
          <w:b/>
          <w:bCs/>
          <w:sz w:val="20"/>
          <w:szCs w:val="20"/>
        </w:rPr>
        <w:t xml:space="preserve"> </w:t>
      </w:r>
      <w:r w:rsidRPr="00E450D2">
        <w:rPr>
          <w:b/>
          <w:bCs/>
          <w:color w:val="000000"/>
          <w:sz w:val="20"/>
          <w:szCs w:val="20"/>
        </w:rPr>
        <w:t>Религиоведение и основы религиозной безопасности</w:t>
      </w:r>
    </w:p>
    <w:p w:rsidR="00916548" w:rsidRPr="00E450D2" w:rsidRDefault="00916548" w:rsidP="003A1411">
      <w:pPr>
        <w:jc w:val="center"/>
        <w:rPr>
          <w:b/>
          <w:bCs/>
          <w:sz w:val="20"/>
          <w:szCs w:val="20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6"/>
        <w:gridCol w:w="159"/>
        <w:gridCol w:w="406"/>
        <w:gridCol w:w="20"/>
        <w:gridCol w:w="180"/>
        <w:gridCol w:w="652"/>
        <w:gridCol w:w="67"/>
        <w:gridCol w:w="76"/>
        <w:gridCol w:w="484"/>
        <w:gridCol w:w="617"/>
        <w:gridCol w:w="455"/>
        <w:gridCol w:w="499"/>
        <w:gridCol w:w="57"/>
        <w:gridCol w:w="720"/>
        <w:gridCol w:w="574"/>
        <w:gridCol w:w="793"/>
        <w:gridCol w:w="50"/>
        <w:gridCol w:w="285"/>
        <w:gridCol w:w="796"/>
        <w:gridCol w:w="543"/>
        <w:gridCol w:w="1441"/>
      </w:tblGrid>
      <w:tr w:rsidR="00916548" w:rsidRPr="00AF22EA">
        <w:tc>
          <w:tcPr>
            <w:tcW w:w="10080" w:type="dxa"/>
            <w:gridSpan w:val="21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1. Основная информация</w:t>
            </w:r>
          </w:p>
        </w:tc>
      </w:tr>
      <w:tr w:rsidR="00916548" w:rsidRPr="00AF22EA">
        <w:tc>
          <w:tcPr>
            <w:tcW w:w="1971" w:type="dxa"/>
            <w:gridSpan w:val="5"/>
          </w:tcPr>
          <w:p w:rsidR="00916548" w:rsidRPr="00AF22EA" w:rsidRDefault="00916548" w:rsidP="009332CC">
            <w:r w:rsidRPr="00AF22EA">
              <w:rPr>
                <w:sz w:val="22"/>
                <w:szCs w:val="22"/>
              </w:rPr>
              <w:t>Факультет</w:t>
            </w:r>
          </w:p>
        </w:tc>
        <w:tc>
          <w:tcPr>
            <w:tcW w:w="8109" w:type="dxa"/>
            <w:gridSpan w:val="16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Для всех факультетов</w:t>
            </w:r>
          </w:p>
        </w:tc>
      </w:tr>
      <w:tr w:rsidR="00916548" w:rsidRPr="00AF22EA">
        <w:tc>
          <w:tcPr>
            <w:tcW w:w="1971" w:type="dxa"/>
            <w:gridSpan w:val="5"/>
          </w:tcPr>
          <w:p w:rsidR="00916548" w:rsidRPr="00AF22EA" w:rsidRDefault="00916548" w:rsidP="009332CC">
            <w:r w:rsidRPr="00AF22EA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9" w:type="dxa"/>
            <w:gridSpan w:val="16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Для всех специальностей</w:t>
            </w:r>
          </w:p>
        </w:tc>
      </w:tr>
      <w:tr w:rsidR="00916548" w:rsidRPr="00AF22EA">
        <w:tc>
          <w:tcPr>
            <w:tcW w:w="1365" w:type="dxa"/>
            <w:gridSpan w:val="2"/>
          </w:tcPr>
          <w:p w:rsidR="00916548" w:rsidRPr="00AF22EA" w:rsidRDefault="00916548" w:rsidP="009332CC">
            <w:r w:rsidRPr="00AF22EA">
              <w:rPr>
                <w:sz w:val="22"/>
                <w:szCs w:val="22"/>
              </w:rPr>
              <w:t>Курс</w:t>
            </w:r>
          </w:p>
        </w:tc>
        <w:tc>
          <w:tcPr>
            <w:tcW w:w="1258" w:type="dxa"/>
            <w:gridSpan w:val="4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</w:t>
            </w:r>
          </w:p>
        </w:tc>
        <w:tc>
          <w:tcPr>
            <w:tcW w:w="1244" w:type="dxa"/>
            <w:gridSpan w:val="4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1,2</w:t>
            </w:r>
          </w:p>
        </w:tc>
        <w:tc>
          <w:tcPr>
            <w:tcW w:w="1294" w:type="dxa"/>
            <w:gridSpan w:val="2"/>
          </w:tcPr>
          <w:p w:rsidR="00916548" w:rsidRDefault="00916548" w:rsidP="001E4D34">
            <w:r w:rsidRPr="00AF22EA">
              <w:rPr>
                <w:sz w:val="22"/>
                <w:szCs w:val="22"/>
              </w:rPr>
              <w:t>Форма</w:t>
            </w:r>
          </w:p>
          <w:p w:rsidR="00916548" w:rsidRPr="00AF22EA" w:rsidRDefault="00916548" w:rsidP="001E4D34">
            <w:r w:rsidRPr="00AF22EA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уч</w:t>
            </w:r>
            <w:r w:rsidRPr="00AF22EA">
              <w:rPr>
                <w:sz w:val="22"/>
                <w:szCs w:val="22"/>
              </w:rPr>
              <w:t>.</w:t>
            </w:r>
          </w:p>
        </w:tc>
        <w:tc>
          <w:tcPr>
            <w:tcW w:w="1128" w:type="dxa"/>
            <w:gridSpan w:val="3"/>
          </w:tcPr>
          <w:p w:rsidR="00916548" w:rsidRDefault="00916548" w:rsidP="001E4D34">
            <w:pPr>
              <w:ind w:left="-533" w:firstLine="533"/>
            </w:pPr>
            <w:r>
              <w:rPr>
                <w:sz w:val="22"/>
                <w:szCs w:val="22"/>
              </w:rPr>
              <w:t>очн.,</w:t>
            </w:r>
          </w:p>
          <w:p w:rsidR="00916548" w:rsidRPr="00AF22EA" w:rsidRDefault="00916548" w:rsidP="001E4D34">
            <w:pPr>
              <w:ind w:left="-533" w:firstLine="533"/>
            </w:pPr>
            <w:r>
              <w:rPr>
                <w:sz w:val="22"/>
                <w:szCs w:val="22"/>
              </w:rPr>
              <w:t>заочная</w:t>
            </w:r>
          </w:p>
        </w:tc>
        <w:tc>
          <w:tcPr>
            <w:tcW w:w="1339" w:type="dxa"/>
            <w:gridSpan w:val="2"/>
          </w:tcPr>
          <w:p w:rsidR="00916548" w:rsidRPr="00AF22EA" w:rsidRDefault="00916548" w:rsidP="009332CC">
            <w:pPr>
              <w:ind w:left="-29" w:firstLine="29"/>
            </w:pPr>
            <w:r>
              <w:rPr>
                <w:sz w:val="22"/>
                <w:szCs w:val="22"/>
              </w:rPr>
              <w:t>Прогр. обуч.</w:t>
            </w:r>
          </w:p>
        </w:tc>
        <w:tc>
          <w:tcPr>
            <w:tcW w:w="1441" w:type="dxa"/>
          </w:tcPr>
          <w:p w:rsidR="00916548" w:rsidRDefault="00916548" w:rsidP="001E4D34">
            <w:pPr>
              <w:ind w:left="-533" w:firstLine="533"/>
            </w:pPr>
            <w:r>
              <w:rPr>
                <w:sz w:val="22"/>
                <w:szCs w:val="22"/>
              </w:rPr>
              <w:t>о</w:t>
            </w:r>
            <w:r w:rsidRPr="00AF22EA">
              <w:rPr>
                <w:sz w:val="22"/>
                <w:szCs w:val="22"/>
              </w:rPr>
              <w:t>сн</w:t>
            </w:r>
            <w:r>
              <w:rPr>
                <w:sz w:val="22"/>
                <w:szCs w:val="22"/>
              </w:rPr>
              <w:t>.,сокр.,</w:t>
            </w:r>
          </w:p>
          <w:p w:rsidR="00916548" w:rsidRPr="00AF22EA" w:rsidRDefault="00916548" w:rsidP="001E4D34">
            <w:pPr>
              <w:ind w:left="-533" w:firstLine="533"/>
            </w:pPr>
            <w:r>
              <w:rPr>
                <w:sz w:val="22"/>
                <w:szCs w:val="22"/>
              </w:rPr>
              <w:t>уск.</w:t>
            </w:r>
          </w:p>
        </w:tc>
      </w:tr>
      <w:tr w:rsidR="00916548" w:rsidRPr="00AF22EA">
        <w:tc>
          <w:tcPr>
            <w:tcW w:w="2623" w:type="dxa"/>
            <w:gridSpan w:val="6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255" w:type="dxa"/>
            <w:gridSpan w:val="7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</w:p>
        </w:tc>
        <w:tc>
          <w:tcPr>
            <w:tcW w:w="2422" w:type="dxa"/>
            <w:gridSpan w:val="5"/>
          </w:tcPr>
          <w:p w:rsidR="00916548" w:rsidRPr="00AF22EA" w:rsidRDefault="00916548" w:rsidP="001E4D34">
            <w:pPr>
              <w:ind w:left="-533" w:firstLine="533"/>
              <w:jc w:val="center"/>
            </w:pPr>
            <w:r w:rsidRPr="00AF22EA">
              <w:rPr>
                <w:sz w:val="22"/>
                <w:szCs w:val="22"/>
              </w:rPr>
              <w:t>Компонент</w:t>
            </w:r>
          </w:p>
        </w:tc>
        <w:tc>
          <w:tcPr>
            <w:tcW w:w="2780" w:type="dxa"/>
            <w:gridSpan w:val="3"/>
          </w:tcPr>
          <w:p w:rsidR="00916548" w:rsidRPr="00AF22EA" w:rsidRDefault="00916548" w:rsidP="001E4D34">
            <w:pPr>
              <w:ind w:left="-533" w:firstLine="533"/>
              <w:jc w:val="center"/>
            </w:pPr>
            <w:r>
              <w:rPr>
                <w:sz w:val="22"/>
                <w:szCs w:val="22"/>
              </w:rPr>
              <w:t>КВ</w:t>
            </w:r>
          </w:p>
        </w:tc>
      </w:tr>
      <w:tr w:rsidR="00916548" w:rsidRPr="00AF22EA">
        <w:tc>
          <w:tcPr>
            <w:tcW w:w="2623" w:type="dxa"/>
            <w:gridSpan w:val="6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255" w:type="dxa"/>
            <w:gridSpan w:val="7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</w:t>
            </w:r>
          </w:p>
        </w:tc>
        <w:tc>
          <w:tcPr>
            <w:tcW w:w="2422" w:type="dxa"/>
            <w:gridSpan w:val="5"/>
          </w:tcPr>
          <w:p w:rsidR="00916548" w:rsidRPr="00AF22EA" w:rsidRDefault="00916548" w:rsidP="009332CC">
            <w:pPr>
              <w:ind w:left="-533" w:firstLine="533"/>
            </w:pPr>
            <w:r w:rsidRPr="00AF22EA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80" w:type="dxa"/>
            <w:gridSpan w:val="3"/>
          </w:tcPr>
          <w:p w:rsidR="00916548" w:rsidRPr="00AF22EA" w:rsidRDefault="00916548" w:rsidP="009332CC">
            <w:pPr>
              <w:ind w:left="-533" w:firstLine="533"/>
              <w:jc w:val="center"/>
            </w:pPr>
            <w:r w:rsidRPr="00AF22EA">
              <w:rPr>
                <w:sz w:val="22"/>
                <w:szCs w:val="22"/>
              </w:rPr>
              <w:t>90</w:t>
            </w:r>
          </w:p>
        </w:tc>
      </w:tr>
      <w:tr w:rsidR="00916548" w:rsidRPr="00AF22EA">
        <w:tc>
          <w:tcPr>
            <w:tcW w:w="3250" w:type="dxa"/>
            <w:gridSpan w:val="9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30" w:type="dxa"/>
            <w:gridSpan w:val="12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Корпус 1,2,3,4</w:t>
            </w:r>
          </w:p>
        </w:tc>
      </w:tr>
      <w:tr w:rsidR="00916548" w:rsidRPr="00AF22EA">
        <w:tc>
          <w:tcPr>
            <w:tcW w:w="2766" w:type="dxa"/>
            <w:gridSpan w:val="8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Руководитель  программы</w:t>
            </w:r>
          </w:p>
        </w:tc>
        <w:tc>
          <w:tcPr>
            <w:tcW w:w="7314" w:type="dxa"/>
            <w:gridSpan w:val="13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Шаукенов</w:t>
            </w:r>
            <w:r>
              <w:rPr>
                <w:sz w:val="20"/>
                <w:szCs w:val="20"/>
              </w:rPr>
              <w:t xml:space="preserve"> </w:t>
            </w:r>
            <w:r w:rsidRPr="00E450D2">
              <w:rPr>
                <w:sz w:val="20"/>
                <w:szCs w:val="20"/>
              </w:rPr>
              <w:t>Жангельды</w:t>
            </w:r>
            <w:r>
              <w:rPr>
                <w:sz w:val="20"/>
                <w:szCs w:val="20"/>
              </w:rPr>
              <w:t xml:space="preserve"> </w:t>
            </w:r>
            <w:r w:rsidRPr="00E450D2">
              <w:rPr>
                <w:sz w:val="20"/>
                <w:szCs w:val="20"/>
              </w:rPr>
              <w:t>Арсенович</w:t>
            </w:r>
          </w:p>
        </w:tc>
      </w:tr>
      <w:tr w:rsidR="00916548" w:rsidRPr="00AF22EA">
        <w:tc>
          <w:tcPr>
            <w:tcW w:w="2766" w:type="dxa"/>
            <w:gridSpan w:val="8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314" w:type="dxa"/>
            <w:gridSpan w:val="13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Шаукенов</w:t>
            </w:r>
            <w:r>
              <w:rPr>
                <w:sz w:val="20"/>
                <w:szCs w:val="20"/>
              </w:rPr>
              <w:t xml:space="preserve"> </w:t>
            </w:r>
            <w:r w:rsidRPr="00E450D2">
              <w:rPr>
                <w:sz w:val="20"/>
                <w:szCs w:val="20"/>
              </w:rPr>
              <w:t>Жангельды</w:t>
            </w:r>
            <w:r>
              <w:rPr>
                <w:sz w:val="20"/>
                <w:szCs w:val="20"/>
              </w:rPr>
              <w:t xml:space="preserve"> </w:t>
            </w:r>
            <w:r w:rsidRPr="00E450D2">
              <w:rPr>
                <w:sz w:val="20"/>
                <w:szCs w:val="20"/>
              </w:rPr>
              <w:t>Арсенович</w:t>
            </w:r>
          </w:p>
        </w:tc>
      </w:tr>
      <w:tr w:rsidR="00916548" w:rsidRPr="00AF22EA">
        <w:tc>
          <w:tcPr>
            <w:tcW w:w="2766" w:type="dxa"/>
            <w:gridSpan w:val="8"/>
            <w:vMerge w:val="restart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Время консультаций</w:t>
            </w:r>
          </w:p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(СРОП инд.)</w:t>
            </w:r>
          </w:p>
        </w:tc>
        <w:tc>
          <w:tcPr>
            <w:tcW w:w="2055" w:type="dxa"/>
            <w:gridSpan w:val="4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4"/>
          </w:tcPr>
          <w:p w:rsidR="00916548" w:rsidRPr="00AF22EA" w:rsidRDefault="00916548" w:rsidP="009332CC">
            <w:pPr>
              <w:jc w:val="center"/>
            </w:pPr>
            <w:r w:rsidRPr="00AF22EA">
              <w:rPr>
                <w:sz w:val="22"/>
                <w:szCs w:val="22"/>
              </w:rPr>
              <w:t>2-я неделя</w:t>
            </w:r>
          </w:p>
        </w:tc>
        <w:tc>
          <w:tcPr>
            <w:tcW w:w="3115" w:type="dxa"/>
            <w:gridSpan w:val="5"/>
          </w:tcPr>
          <w:p w:rsidR="00916548" w:rsidRPr="00AF22EA" w:rsidRDefault="00916548" w:rsidP="009332CC">
            <w:pPr>
              <w:jc w:val="center"/>
            </w:pPr>
            <w:r w:rsidRPr="00AF22EA">
              <w:rPr>
                <w:sz w:val="22"/>
                <w:szCs w:val="22"/>
              </w:rPr>
              <w:t>3-я неделя</w:t>
            </w:r>
          </w:p>
        </w:tc>
      </w:tr>
      <w:tr w:rsidR="00916548" w:rsidRPr="00AF22EA">
        <w:tc>
          <w:tcPr>
            <w:tcW w:w="2766" w:type="dxa"/>
            <w:gridSpan w:val="8"/>
            <w:vMerge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4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15.00</w:t>
            </w:r>
          </w:p>
        </w:tc>
        <w:tc>
          <w:tcPr>
            <w:tcW w:w="2144" w:type="dxa"/>
            <w:gridSpan w:val="4"/>
          </w:tcPr>
          <w:p w:rsidR="00916548" w:rsidRPr="00DC3A6C" w:rsidRDefault="00916548" w:rsidP="009332CC">
            <w:pPr>
              <w:jc w:val="center"/>
              <w:rPr>
                <w:sz w:val="20"/>
                <w:szCs w:val="20"/>
              </w:rPr>
            </w:pPr>
            <w:r w:rsidRPr="00DC3A6C">
              <w:rPr>
                <w:sz w:val="20"/>
                <w:szCs w:val="20"/>
              </w:rPr>
              <w:t>15.00</w:t>
            </w:r>
          </w:p>
        </w:tc>
        <w:tc>
          <w:tcPr>
            <w:tcW w:w="3115" w:type="dxa"/>
            <w:gridSpan w:val="5"/>
          </w:tcPr>
          <w:p w:rsidR="00916548" w:rsidRPr="00DC3A6C" w:rsidRDefault="00916548" w:rsidP="009332CC">
            <w:pPr>
              <w:jc w:val="center"/>
              <w:rPr>
                <w:sz w:val="20"/>
                <w:szCs w:val="20"/>
              </w:rPr>
            </w:pPr>
            <w:r w:rsidRPr="00DC3A6C">
              <w:rPr>
                <w:sz w:val="20"/>
                <w:szCs w:val="20"/>
              </w:rPr>
              <w:t>15.00</w:t>
            </w:r>
          </w:p>
        </w:tc>
      </w:tr>
      <w:tr w:rsidR="00916548" w:rsidRPr="00AF22EA">
        <w:tc>
          <w:tcPr>
            <w:tcW w:w="10080" w:type="dxa"/>
            <w:gridSpan w:val="21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2 Пререквизиты и постреквизиты</w:t>
            </w:r>
          </w:p>
        </w:tc>
      </w:tr>
      <w:tr w:rsidR="00916548" w:rsidRPr="00AF22EA">
        <w:trPr>
          <w:trHeight w:val="347"/>
        </w:trPr>
        <w:tc>
          <w:tcPr>
            <w:tcW w:w="1791" w:type="dxa"/>
            <w:gridSpan w:val="4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9" w:type="dxa"/>
            <w:gridSpan w:val="17"/>
          </w:tcPr>
          <w:p w:rsidR="00916548" w:rsidRPr="00E450D2" w:rsidRDefault="00916548" w:rsidP="009332CC">
            <w:pPr>
              <w:jc w:val="both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 xml:space="preserve"> История Казахстана, всеобщая  история.</w:t>
            </w:r>
          </w:p>
        </w:tc>
      </w:tr>
      <w:tr w:rsidR="00916548" w:rsidRPr="00AF22EA">
        <w:trPr>
          <w:trHeight w:val="254"/>
        </w:trPr>
        <w:tc>
          <w:tcPr>
            <w:tcW w:w="1791" w:type="dxa"/>
            <w:gridSpan w:val="4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9" w:type="dxa"/>
            <w:gridSpan w:val="17"/>
          </w:tcPr>
          <w:p w:rsidR="00916548" w:rsidRPr="00E450D2" w:rsidRDefault="00916548" w:rsidP="009332CC">
            <w:pPr>
              <w:jc w:val="both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Философия, политология, социология, экономическая теория, теория государства и права.</w:t>
            </w:r>
          </w:p>
        </w:tc>
      </w:tr>
      <w:tr w:rsidR="00916548" w:rsidRPr="00AF22EA">
        <w:tc>
          <w:tcPr>
            <w:tcW w:w="10080" w:type="dxa"/>
            <w:gridSpan w:val="21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3 Цель и задачи дисциплины</w:t>
            </w:r>
          </w:p>
        </w:tc>
      </w:tr>
      <w:tr w:rsidR="00916548" w:rsidRPr="00AF22EA">
        <w:trPr>
          <w:trHeight w:val="611"/>
        </w:trPr>
        <w:tc>
          <w:tcPr>
            <w:tcW w:w="1206" w:type="dxa"/>
          </w:tcPr>
          <w:p w:rsidR="00916548" w:rsidRPr="00AF22EA" w:rsidRDefault="00916548" w:rsidP="009332CC">
            <w:r w:rsidRPr="00AF22EA">
              <w:rPr>
                <w:sz w:val="22"/>
                <w:szCs w:val="22"/>
              </w:rPr>
              <w:t>Цель</w:t>
            </w:r>
          </w:p>
        </w:tc>
        <w:tc>
          <w:tcPr>
            <w:tcW w:w="8874" w:type="dxa"/>
            <w:gridSpan w:val="20"/>
          </w:tcPr>
          <w:p w:rsidR="00916548" w:rsidRPr="007A2CBB" w:rsidRDefault="00916548" w:rsidP="009332CC">
            <w:pPr>
              <w:tabs>
                <w:tab w:val="left" w:pos="34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О</w:t>
            </w:r>
            <w:r w:rsidRPr="007A2CBB">
              <w:rPr>
                <w:color w:val="000000"/>
                <w:sz w:val="20"/>
                <w:szCs w:val="20"/>
                <w:shd w:val="clear" w:color="auto" w:fill="FFFFFF"/>
              </w:rPr>
              <w:t>знакомление студентов с общетеоретическими религиоведческими представлениями и с конкретной практикой наиболее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7A2CBB">
              <w:rPr>
                <w:color w:val="000000"/>
                <w:sz w:val="20"/>
                <w:szCs w:val="20"/>
                <w:shd w:val="clear" w:color="auto" w:fill="FFFFFF"/>
              </w:rPr>
              <w:t>распространенных религиозных традиций мира.</w:t>
            </w:r>
            <w:r w:rsidRPr="007A2CB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916548" w:rsidRPr="00AF22EA">
        <w:trPr>
          <w:trHeight w:val="990"/>
        </w:trPr>
        <w:tc>
          <w:tcPr>
            <w:tcW w:w="1206" w:type="dxa"/>
          </w:tcPr>
          <w:p w:rsidR="00916548" w:rsidRPr="00AF22EA" w:rsidRDefault="00916548" w:rsidP="009332CC">
            <w:r w:rsidRPr="00AF22EA">
              <w:rPr>
                <w:sz w:val="22"/>
                <w:szCs w:val="22"/>
              </w:rPr>
              <w:t>Задачи</w:t>
            </w:r>
          </w:p>
        </w:tc>
        <w:tc>
          <w:tcPr>
            <w:tcW w:w="8874" w:type="dxa"/>
            <w:gridSpan w:val="20"/>
          </w:tcPr>
          <w:p w:rsidR="00916548" w:rsidRPr="00AD7003" w:rsidRDefault="00916548" w:rsidP="009332CC">
            <w:pPr>
              <w:tabs>
                <w:tab w:val="left" w:pos="49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Ф</w:t>
            </w:r>
            <w:r w:rsidRPr="00AD7003">
              <w:rPr>
                <w:color w:val="000000"/>
                <w:sz w:val="20"/>
                <w:szCs w:val="20"/>
                <w:shd w:val="clear" w:color="auto" w:fill="FFFFFF"/>
              </w:rPr>
              <w:t>ормирование способностей аналитической интерпретации исторических и социальных фактов с учетом знаний по истории религий; усвоение особенностей догматических, обрядовых и организационных принципов основных религий, развитие навыков аргументированного объяснения их содержания и роли в межкультурных коммуникациях.</w:t>
            </w:r>
            <w:r w:rsidRPr="00AD7003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916548" w:rsidRPr="00AF22EA">
        <w:tc>
          <w:tcPr>
            <w:tcW w:w="10080" w:type="dxa"/>
            <w:gridSpan w:val="21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16548" w:rsidRPr="00E450D2">
        <w:trPr>
          <w:trHeight w:val="269"/>
        </w:trPr>
        <w:tc>
          <w:tcPr>
            <w:tcW w:w="2690" w:type="dxa"/>
            <w:gridSpan w:val="7"/>
          </w:tcPr>
          <w:p w:rsidR="00916548" w:rsidRPr="00E450D2" w:rsidRDefault="00916548" w:rsidP="009332CC">
            <w:pPr>
              <w:jc w:val="both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Всего</w:t>
            </w:r>
          </w:p>
        </w:tc>
        <w:tc>
          <w:tcPr>
            <w:tcW w:w="1632" w:type="dxa"/>
            <w:gridSpan w:val="4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gridSpan w:val="3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Практ.</w:t>
            </w:r>
          </w:p>
        </w:tc>
        <w:tc>
          <w:tcPr>
            <w:tcW w:w="1417" w:type="dxa"/>
            <w:gridSpan w:val="3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СРОП</w:t>
            </w:r>
          </w:p>
        </w:tc>
        <w:tc>
          <w:tcPr>
            <w:tcW w:w="1081" w:type="dxa"/>
            <w:gridSpan w:val="2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984" w:type="dxa"/>
            <w:gridSpan w:val="2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Форма контроля</w:t>
            </w:r>
          </w:p>
        </w:tc>
      </w:tr>
      <w:tr w:rsidR="00916548" w:rsidRPr="00E450D2">
        <w:trPr>
          <w:trHeight w:val="154"/>
        </w:trPr>
        <w:tc>
          <w:tcPr>
            <w:tcW w:w="2690" w:type="dxa"/>
            <w:gridSpan w:val="7"/>
          </w:tcPr>
          <w:p w:rsidR="00916548" w:rsidRPr="00E450D2" w:rsidRDefault="00916548" w:rsidP="009332CC">
            <w:pPr>
              <w:jc w:val="both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 кредита 90 часов</w:t>
            </w:r>
          </w:p>
        </w:tc>
        <w:tc>
          <w:tcPr>
            <w:tcW w:w="1632" w:type="dxa"/>
            <w:gridSpan w:val="4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3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gridSpan w:val="3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20</w:t>
            </w:r>
          </w:p>
        </w:tc>
        <w:tc>
          <w:tcPr>
            <w:tcW w:w="1081" w:type="dxa"/>
            <w:gridSpan w:val="2"/>
          </w:tcPr>
          <w:p w:rsidR="00916548" w:rsidRPr="007A77AA" w:rsidRDefault="00916548" w:rsidP="009332CC">
            <w:pPr>
              <w:jc w:val="center"/>
              <w:rPr>
                <w:sz w:val="20"/>
                <w:szCs w:val="20"/>
              </w:rPr>
            </w:pPr>
            <w:r w:rsidRPr="007A77AA">
              <w:rPr>
                <w:sz w:val="20"/>
                <w:szCs w:val="20"/>
              </w:rPr>
              <w:t>40</w:t>
            </w:r>
          </w:p>
        </w:tc>
        <w:tc>
          <w:tcPr>
            <w:tcW w:w="1984" w:type="dxa"/>
            <w:gridSpan w:val="2"/>
          </w:tcPr>
          <w:p w:rsidR="00916548" w:rsidRPr="00E450D2" w:rsidRDefault="00916548" w:rsidP="009332CC">
            <w:pPr>
              <w:jc w:val="center"/>
              <w:rPr>
                <w:color w:val="FF0000"/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Экзамен</w:t>
            </w:r>
          </w:p>
        </w:tc>
      </w:tr>
      <w:tr w:rsidR="00916548" w:rsidRPr="00AF22EA">
        <w:tc>
          <w:tcPr>
            <w:tcW w:w="10080" w:type="dxa"/>
            <w:gridSpan w:val="21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5 Содержание дисциплины</w:t>
            </w:r>
          </w:p>
        </w:tc>
      </w:tr>
      <w:tr w:rsidR="00916548" w:rsidRPr="00AF22EA">
        <w:trPr>
          <w:trHeight w:val="90"/>
        </w:trPr>
        <w:tc>
          <w:tcPr>
            <w:tcW w:w="10080" w:type="dxa"/>
            <w:gridSpan w:val="21"/>
          </w:tcPr>
          <w:p w:rsidR="00916548" w:rsidRPr="0016433B" w:rsidRDefault="00916548" w:rsidP="009332CC">
            <w:pPr>
              <w:jc w:val="both"/>
              <w:rPr>
                <w:sz w:val="20"/>
                <w:szCs w:val="20"/>
              </w:rPr>
            </w:pPr>
            <w:r w:rsidRPr="0016433B">
              <w:rPr>
                <w:sz w:val="20"/>
                <w:szCs w:val="20"/>
              </w:rPr>
              <w:t>Религиоведение как наука. Религия как социальный и культурный феномен. Исторические типы религий. Ранние формы религии. Национальные религии. Иудейский монотеизм. Буддизм. Христианство. Возникновение и становление. Ислам. Возникновение и формирование. Основы вероучения.</w:t>
            </w:r>
            <w:r>
              <w:rPr>
                <w:sz w:val="20"/>
                <w:szCs w:val="20"/>
              </w:rPr>
              <w:t xml:space="preserve"> </w:t>
            </w:r>
            <w:r w:rsidRPr="0016433B">
              <w:rPr>
                <w:sz w:val="20"/>
                <w:szCs w:val="20"/>
              </w:rPr>
              <w:t>Радикальные и нетрадиционные течения и секты на территории Казахстана, как угроза религиозной безопасности РК. Псевдорелигиозные течения, деструктивные и тоталитарные культы, как угроза безопасности личности, общества и государства Казахстан</w:t>
            </w:r>
            <w:r w:rsidRPr="0016433B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916548" w:rsidRPr="00AF22EA">
        <w:trPr>
          <w:trHeight w:val="2237"/>
        </w:trPr>
        <w:tc>
          <w:tcPr>
            <w:tcW w:w="10080" w:type="dxa"/>
            <w:gridSpan w:val="21"/>
          </w:tcPr>
          <w:p w:rsidR="00916548" w:rsidRPr="0016433B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16433B">
              <w:rPr>
                <w:b/>
                <w:bCs/>
                <w:sz w:val="20"/>
                <w:szCs w:val="20"/>
              </w:rPr>
              <w:t>6 Политика курса</w:t>
            </w:r>
          </w:p>
          <w:p w:rsidR="00916548" w:rsidRPr="0016433B" w:rsidRDefault="00916548" w:rsidP="009332CC">
            <w:pPr>
              <w:jc w:val="both"/>
              <w:rPr>
                <w:spacing w:val="-5"/>
                <w:sz w:val="20"/>
                <w:szCs w:val="20"/>
              </w:rPr>
            </w:pPr>
            <w:r w:rsidRPr="0016433B">
              <w:rPr>
                <w:spacing w:val="-5"/>
                <w:sz w:val="20"/>
                <w:szCs w:val="20"/>
              </w:rPr>
              <w:t>1.Студент должен регулярно, систематически готовиться к занятиям и выполнять все задания самостоятельной работы. Подготовка к занятиям будет проверяться письменным или устным опросом, собеседованиями, а также в форме  тестирования.2. Все виды контролей могут пересдаваться только один раз при получении отрицательной оценки. При этом  баллы уменьшаются. С положительной оценки пересдавать нельзя.</w:t>
            </w:r>
          </w:p>
          <w:p w:rsidR="00916548" w:rsidRDefault="00916548" w:rsidP="007A77AA">
            <w:pPr>
              <w:jc w:val="both"/>
              <w:rPr>
                <w:spacing w:val="-5"/>
                <w:sz w:val="20"/>
                <w:szCs w:val="20"/>
              </w:rPr>
            </w:pPr>
            <w:r w:rsidRPr="0016433B">
              <w:rPr>
                <w:spacing w:val="-5"/>
                <w:sz w:val="20"/>
                <w:szCs w:val="20"/>
              </w:rPr>
              <w:t>3.Студент не должен без уважительных причин пропускать занятия. При пропусках  практических занятий по уважительной причине студент должен обязательно их отработать в установленные сроки. Если занятия не отработаны, отнимается 1 балл.4.Запрещается входить в аудиторию в верхней одежде и пользоваться сотовыми телефонами!</w:t>
            </w:r>
          </w:p>
          <w:p w:rsidR="00916548" w:rsidRPr="003D5A30" w:rsidRDefault="00916548" w:rsidP="007A77AA">
            <w:pPr>
              <w:jc w:val="both"/>
              <w:rPr>
                <w:spacing w:val="-5"/>
                <w:sz w:val="20"/>
                <w:szCs w:val="20"/>
              </w:rPr>
            </w:pPr>
            <w:r w:rsidRPr="0016433B">
              <w:rPr>
                <w:spacing w:val="-5"/>
                <w:sz w:val="20"/>
                <w:szCs w:val="20"/>
              </w:rPr>
              <w:t>5.Все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</w:t>
            </w:r>
          </w:p>
        </w:tc>
      </w:tr>
      <w:tr w:rsidR="00916548" w:rsidRPr="00AF22EA">
        <w:trPr>
          <w:trHeight w:val="210"/>
        </w:trPr>
        <w:tc>
          <w:tcPr>
            <w:tcW w:w="10080" w:type="dxa"/>
            <w:gridSpan w:val="21"/>
          </w:tcPr>
          <w:p w:rsidR="00916548" w:rsidRPr="0016433B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16433B">
              <w:rPr>
                <w:b/>
                <w:bCs/>
                <w:sz w:val="20"/>
                <w:szCs w:val="20"/>
              </w:rPr>
              <w:t>7 Список рекомендуемой литературы</w:t>
            </w:r>
          </w:p>
        </w:tc>
      </w:tr>
      <w:tr w:rsidR="00916548" w:rsidRPr="00337D2D">
        <w:trPr>
          <w:trHeight w:val="667"/>
        </w:trPr>
        <w:tc>
          <w:tcPr>
            <w:tcW w:w="1771" w:type="dxa"/>
            <w:gridSpan w:val="3"/>
          </w:tcPr>
          <w:p w:rsidR="00916548" w:rsidRPr="0016433B" w:rsidRDefault="00916548" w:rsidP="009332CC">
            <w:pPr>
              <w:jc w:val="center"/>
              <w:rPr>
                <w:sz w:val="20"/>
                <w:szCs w:val="20"/>
              </w:rPr>
            </w:pPr>
            <w:r w:rsidRPr="0016433B"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8309" w:type="dxa"/>
            <w:gridSpan w:val="18"/>
          </w:tcPr>
          <w:p w:rsidR="00916548" w:rsidRPr="004D6406" w:rsidRDefault="00916548" w:rsidP="009332CC">
            <w:pPr>
              <w:jc w:val="both"/>
              <w:rPr>
                <w:sz w:val="20"/>
                <w:szCs w:val="20"/>
                <w:lang w:val="kk-KZ"/>
              </w:rPr>
            </w:pPr>
            <w:r w:rsidRPr="0016433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kk-KZ"/>
              </w:rPr>
              <w:t>Панкин С. Основы р</w:t>
            </w:r>
            <w:r>
              <w:rPr>
                <w:sz w:val="20"/>
                <w:szCs w:val="20"/>
              </w:rPr>
              <w:t>елигиоведени</w:t>
            </w:r>
            <w:r>
              <w:rPr>
                <w:sz w:val="20"/>
                <w:szCs w:val="20"/>
                <w:lang w:val="kk-KZ"/>
              </w:rPr>
              <w:t>я: уч. пособие. -</w:t>
            </w:r>
            <w:r w:rsidRPr="0016433B">
              <w:rPr>
                <w:sz w:val="20"/>
                <w:szCs w:val="20"/>
              </w:rPr>
              <w:t xml:space="preserve"> М.:</w:t>
            </w:r>
            <w:r>
              <w:rPr>
                <w:sz w:val="20"/>
                <w:szCs w:val="20"/>
                <w:lang w:val="kk-KZ"/>
              </w:rPr>
              <w:t>Золотое Сечение</w:t>
            </w:r>
            <w:r w:rsidRPr="001643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kk-KZ"/>
              </w:rPr>
              <w:t>11</w:t>
            </w:r>
            <w:r w:rsidRPr="0016433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 xml:space="preserve"> -536 с.</w:t>
            </w:r>
          </w:p>
          <w:p w:rsidR="00916548" w:rsidRPr="004D6406" w:rsidRDefault="00916548" w:rsidP="009332CC">
            <w:pPr>
              <w:rPr>
                <w:color w:val="000000"/>
                <w:spacing w:val="-3"/>
                <w:sz w:val="20"/>
                <w:szCs w:val="20"/>
                <w:lang w:val="kk-KZ"/>
              </w:rPr>
            </w:pPr>
            <w:r w:rsidRPr="0016433B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  <w:lang w:val="kk-KZ"/>
              </w:rPr>
              <w:t>Языкович В.Р. Религиоведение</w:t>
            </w:r>
            <w:r w:rsidRPr="0016433B">
              <w:rPr>
                <w:color w:val="000000"/>
                <w:spacing w:val="-3"/>
                <w:sz w:val="20"/>
                <w:szCs w:val="20"/>
              </w:rPr>
              <w:t>.</w:t>
            </w:r>
            <w:r>
              <w:rPr>
                <w:color w:val="000000"/>
                <w:spacing w:val="-3"/>
                <w:sz w:val="20"/>
                <w:szCs w:val="20"/>
                <w:lang w:val="kk-KZ"/>
              </w:rPr>
              <w:t>-</w:t>
            </w:r>
            <w:r w:rsidRPr="0016433B">
              <w:rPr>
                <w:color w:val="000000"/>
                <w:spacing w:val="-3"/>
                <w:sz w:val="20"/>
                <w:szCs w:val="20"/>
              </w:rPr>
              <w:t xml:space="preserve"> М.</w:t>
            </w:r>
            <w:r>
              <w:rPr>
                <w:color w:val="000000"/>
                <w:spacing w:val="-3"/>
                <w:sz w:val="20"/>
                <w:szCs w:val="20"/>
                <w:lang w:val="kk-KZ"/>
              </w:rPr>
              <w:t>:Тетра Системс,2012. -112 с.</w:t>
            </w:r>
          </w:p>
          <w:p w:rsidR="00916548" w:rsidRPr="004D6406" w:rsidRDefault="00916548" w:rsidP="009332CC">
            <w:pPr>
              <w:jc w:val="both"/>
              <w:rPr>
                <w:sz w:val="20"/>
                <w:szCs w:val="20"/>
                <w:lang w:val="kk-KZ"/>
              </w:rPr>
            </w:pPr>
            <w:r w:rsidRPr="00E450D2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kk-KZ"/>
              </w:rPr>
              <w:t xml:space="preserve">Викторов В.Ю. Религиоведение. </w:t>
            </w:r>
            <w:r w:rsidRPr="00E450D2">
              <w:rPr>
                <w:sz w:val="20"/>
                <w:szCs w:val="20"/>
              </w:rPr>
              <w:t>– М.</w:t>
            </w:r>
            <w:r>
              <w:rPr>
                <w:sz w:val="20"/>
                <w:szCs w:val="20"/>
                <w:lang w:val="kk-KZ"/>
              </w:rPr>
              <w:t>: Юрайт-издат, 2011.- 492 с.</w:t>
            </w:r>
          </w:p>
          <w:p w:rsidR="00916548" w:rsidRPr="00542D01" w:rsidRDefault="00916548" w:rsidP="00542D01">
            <w:pPr>
              <w:jc w:val="both"/>
              <w:rPr>
                <w:sz w:val="20"/>
                <w:szCs w:val="20"/>
                <w:lang w:val="kk-KZ"/>
              </w:rPr>
            </w:pPr>
            <w:r w:rsidRPr="004D6406">
              <w:rPr>
                <w:sz w:val="20"/>
                <w:szCs w:val="20"/>
                <w:lang w:val="kk-KZ"/>
              </w:rPr>
              <w:t>4.</w:t>
            </w:r>
            <w:r>
              <w:rPr>
                <w:sz w:val="20"/>
                <w:szCs w:val="20"/>
                <w:lang w:val="kk-KZ"/>
              </w:rPr>
              <w:t>Курманалиева А.Д., Рысбекова Ш.С., Борбасова К.М. Қазіргі дәстүрден тыс қозғалыстар мен культтер. – Алматы,2012. – 180 б.</w:t>
            </w:r>
          </w:p>
          <w:p w:rsidR="00916548" w:rsidRPr="00542D01" w:rsidRDefault="00916548" w:rsidP="009332CC">
            <w:pPr>
              <w:rPr>
                <w:sz w:val="20"/>
                <w:szCs w:val="20"/>
                <w:lang w:val="kk-KZ"/>
              </w:rPr>
            </w:pPr>
          </w:p>
        </w:tc>
      </w:tr>
      <w:tr w:rsidR="00916548" w:rsidRPr="00AF22EA">
        <w:trPr>
          <w:trHeight w:val="832"/>
        </w:trPr>
        <w:tc>
          <w:tcPr>
            <w:tcW w:w="1771" w:type="dxa"/>
            <w:gridSpan w:val="3"/>
          </w:tcPr>
          <w:p w:rsidR="00916548" w:rsidRPr="0016433B" w:rsidRDefault="00916548" w:rsidP="009332CC">
            <w:pPr>
              <w:jc w:val="center"/>
              <w:rPr>
                <w:sz w:val="20"/>
                <w:szCs w:val="20"/>
              </w:rPr>
            </w:pPr>
            <w:r w:rsidRPr="0016433B">
              <w:rPr>
                <w:sz w:val="20"/>
                <w:szCs w:val="20"/>
              </w:rPr>
              <w:t xml:space="preserve">Дополнительная </w:t>
            </w:r>
          </w:p>
        </w:tc>
        <w:tc>
          <w:tcPr>
            <w:tcW w:w="8309" w:type="dxa"/>
            <w:gridSpan w:val="18"/>
          </w:tcPr>
          <w:p w:rsidR="00916548" w:rsidRDefault="00916548" w:rsidP="009222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6.Рожковский В., Устименко Л. Религиоведение: хрестоматия. – Рн/Д: Феникс, 2009. – 320 с.</w:t>
            </w:r>
          </w:p>
          <w:p w:rsidR="00916548" w:rsidRDefault="00916548" w:rsidP="009222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7.Забияко А., Красников А., Элбакян Е.С. Энциклопедия религий. – М., 2008. – 1520 с.</w:t>
            </w:r>
          </w:p>
          <w:p w:rsidR="00916548" w:rsidRPr="0016433B" w:rsidRDefault="00916548" w:rsidP="00922243">
            <w:pPr>
              <w:rPr>
                <w:sz w:val="20"/>
                <w:szCs w:val="20"/>
              </w:rPr>
            </w:pPr>
          </w:p>
        </w:tc>
      </w:tr>
    </w:tbl>
    <w:p w:rsidR="00916548" w:rsidRDefault="00916548" w:rsidP="003A1411">
      <w:pPr>
        <w:ind w:firstLine="540"/>
        <w:rPr>
          <w:b/>
          <w:bCs/>
          <w:sz w:val="20"/>
          <w:szCs w:val="20"/>
        </w:rPr>
      </w:pPr>
    </w:p>
    <w:p w:rsidR="00916548" w:rsidRDefault="00916548" w:rsidP="003A1411">
      <w:pPr>
        <w:ind w:firstLine="540"/>
        <w:rPr>
          <w:b/>
          <w:bCs/>
          <w:sz w:val="20"/>
          <w:szCs w:val="20"/>
        </w:rPr>
      </w:pPr>
    </w:p>
    <w:p w:rsidR="00916548" w:rsidRDefault="00916548" w:rsidP="003A1411">
      <w:pPr>
        <w:ind w:firstLine="540"/>
        <w:rPr>
          <w:b/>
          <w:bCs/>
          <w:sz w:val="20"/>
          <w:szCs w:val="20"/>
        </w:rPr>
      </w:pPr>
    </w:p>
    <w:p w:rsidR="00916548" w:rsidRPr="00E450D2" w:rsidRDefault="00916548" w:rsidP="003A1411">
      <w:pPr>
        <w:ind w:firstLine="540"/>
        <w:rPr>
          <w:b/>
          <w:bCs/>
          <w:sz w:val="20"/>
          <w:szCs w:val="20"/>
        </w:rPr>
      </w:pPr>
      <w:r w:rsidRPr="00E450D2">
        <w:rPr>
          <w:b/>
          <w:bCs/>
          <w:sz w:val="20"/>
          <w:szCs w:val="20"/>
        </w:rPr>
        <w:t>10  Задан</w:t>
      </w:r>
      <w:r>
        <w:rPr>
          <w:b/>
          <w:bCs/>
          <w:sz w:val="20"/>
          <w:szCs w:val="20"/>
        </w:rPr>
        <w:t>ия на СРО</w:t>
      </w:r>
    </w:p>
    <w:p w:rsidR="00916548" w:rsidRPr="00E450D2" w:rsidRDefault="00916548" w:rsidP="003A1411">
      <w:pPr>
        <w:ind w:firstLine="540"/>
        <w:rPr>
          <w:b/>
          <w:bCs/>
          <w:sz w:val="20"/>
          <w:szCs w:val="20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4678"/>
        <w:gridCol w:w="1275"/>
        <w:gridCol w:w="1276"/>
        <w:gridCol w:w="1134"/>
        <w:gridCol w:w="1134"/>
      </w:tblGrid>
      <w:tr w:rsidR="00916548" w:rsidRPr="00E450D2">
        <w:trPr>
          <w:trHeight w:val="471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№ п/п</w:t>
            </w:r>
          </w:p>
        </w:tc>
        <w:tc>
          <w:tcPr>
            <w:tcW w:w="4678" w:type="dxa"/>
          </w:tcPr>
          <w:p w:rsidR="00916548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Тема, задание,</w:t>
            </w:r>
          </w:p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виды работ</w:t>
            </w:r>
          </w:p>
        </w:tc>
        <w:tc>
          <w:tcPr>
            <w:tcW w:w="1275" w:type="dxa"/>
          </w:tcPr>
          <w:p w:rsidR="00916548" w:rsidRPr="00E450D2" w:rsidRDefault="00916548" w:rsidP="001E4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E450D2">
              <w:rPr>
                <w:sz w:val="20"/>
                <w:szCs w:val="20"/>
              </w:rPr>
              <w:t>во часов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E450D2"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Сроки сдачи, неделя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tabs>
                <w:tab w:val="left" w:pos="-108"/>
              </w:tabs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Религия как форма духовной культуры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Доклад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 возникновения религии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3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Характерные черты возникновения и содержания мировых религий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tabs>
                <w:tab w:val="left" w:pos="11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Мировые религии в современном мире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Ислам в Казахстане и в современном мире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6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Проблема исламского фактора в современном мире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7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нетрадиционные религии и деструктивные культы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7A77AA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1-7, фонд библиотеки</w:t>
            </w: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8</w:t>
            </w:r>
          </w:p>
        </w:tc>
        <w:tc>
          <w:tcPr>
            <w:tcW w:w="4678" w:type="dxa"/>
          </w:tcPr>
          <w:p w:rsidR="00916548" w:rsidRPr="00E450D2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появления нетрадиционных церквей и религиозных культов. Их характеристика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Доклад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678" w:type="dxa"/>
          </w:tcPr>
          <w:p w:rsidR="00916548" w:rsidRDefault="00916548" w:rsidP="00A404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Межконфессиональные отношения в современном Казахстане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2F754C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Доклад</w:t>
            </w: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916548" w:rsidRPr="00E450D2">
        <w:trPr>
          <w:cantSplit/>
          <w:trHeight w:val="160"/>
        </w:trPr>
        <w:tc>
          <w:tcPr>
            <w:tcW w:w="9995" w:type="dxa"/>
            <w:gridSpan w:val="6"/>
          </w:tcPr>
          <w:p w:rsidR="00916548" w:rsidRPr="00E450D2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0D2">
              <w:rPr>
                <w:b/>
                <w:bCs/>
                <w:sz w:val="20"/>
                <w:szCs w:val="20"/>
              </w:rPr>
              <w:t>Другие виды работ по СРО</w:t>
            </w: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678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Подготовка к лекционным занятиям (05 х кол-во зан.)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678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Подготовка к практическим занятиям (05 х кол-во зан.)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678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678" w:type="dxa"/>
          </w:tcPr>
          <w:p w:rsidR="00916548" w:rsidRPr="00E450D2" w:rsidRDefault="00916548" w:rsidP="001E4D34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Подгото</w:t>
            </w:r>
            <w:r>
              <w:rPr>
                <w:sz w:val="20"/>
                <w:szCs w:val="20"/>
              </w:rPr>
              <w:t xml:space="preserve">вка к рубежному контролю (2 ч. </w:t>
            </w:r>
            <w:r w:rsidRPr="00E450D2">
              <w:rPr>
                <w:sz w:val="20"/>
                <w:szCs w:val="20"/>
              </w:rPr>
              <w:t>х 1РК)</w:t>
            </w:r>
          </w:p>
        </w:tc>
        <w:tc>
          <w:tcPr>
            <w:tcW w:w="1275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E450D2">
        <w:trPr>
          <w:cantSplit/>
          <w:trHeight w:val="357"/>
        </w:trPr>
        <w:tc>
          <w:tcPr>
            <w:tcW w:w="498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916548" w:rsidRPr="00E450D2" w:rsidRDefault="00916548" w:rsidP="009332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часов по СРО</w:t>
            </w:r>
          </w:p>
        </w:tc>
        <w:tc>
          <w:tcPr>
            <w:tcW w:w="1275" w:type="dxa"/>
          </w:tcPr>
          <w:p w:rsidR="00916548" w:rsidRPr="00A404EC" w:rsidRDefault="00916548" w:rsidP="009332CC">
            <w:pPr>
              <w:jc w:val="center"/>
              <w:rPr>
                <w:b/>
                <w:bCs/>
                <w:sz w:val="20"/>
                <w:szCs w:val="20"/>
              </w:rPr>
            </w:pPr>
            <w:r w:rsidRPr="00A404EC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6548" w:rsidRPr="00E450D2" w:rsidRDefault="00916548" w:rsidP="009332CC">
            <w:pPr>
              <w:rPr>
                <w:sz w:val="20"/>
                <w:szCs w:val="20"/>
              </w:rPr>
            </w:pPr>
          </w:p>
        </w:tc>
      </w:tr>
    </w:tbl>
    <w:p w:rsidR="00916548" w:rsidRDefault="00916548" w:rsidP="001E4D34">
      <w:pPr>
        <w:jc w:val="both"/>
      </w:pPr>
    </w:p>
    <w:p w:rsidR="00916548" w:rsidRPr="00337D2D" w:rsidRDefault="00916548" w:rsidP="001E4D34">
      <w:pPr>
        <w:jc w:val="both"/>
      </w:pPr>
      <w:r w:rsidRPr="00337D2D">
        <w:t xml:space="preserve">Программа составлена </w:t>
      </w:r>
      <w:r w:rsidRPr="00337D2D">
        <w:rPr>
          <w:u w:val="single"/>
        </w:rPr>
        <w:t>Шаукеновым Ж.А</w:t>
      </w:r>
      <w:r w:rsidRPr="00337D2D">
        <w:t xml:space="preserve">., доцентом кафедры философии </w:t>
      </w:r>
    </w:p>
    <w:p w:rsidR="00916548" w:rsidRPr="00337D2D" w:rsidRDefault="00916548" w:rsidP="003A1411">
      <w:pPr>
        <w:rPr>
          <w:u w:val="single"/>
        </w:rPr>
      </w:pPr>
      <w:r w:rsidRPr="00337D2D">
        <w:rPr>
          <w:u w:val="single"/>
        </w:rPr>
        <w:t>01.06. 2017 г.</w:t>
      </w:r>
    </w:p>
    <w:p w:rsidR="00916548" w:rsidRPr="00337D2D" w:rsidRDefault="00916548" w:rsidP="003A1411">
      <w:pPr>
        <w:jc w:val="both"/>
      </w:pPr>
    </w:p>
    <w:p w:rsidR="00916548" w:rsidRPr="00337D2D" w:rsidRDefault="00916548" w:rsidP="001E4D34">
      <w:pPr>
        <w:jc w:val="both"/>
      </w:pPr>
      <w:r w:rsidRPr="00337D2D">
        <w:t>Рассмотрена и утверждена на заседании кафедры философии</w:t>
      </w:r>
    </w:p>
    <w:p w:rsidR="00916548" w:rsidRPr="00337D2D" w:rsidRDefault="00916548" w:rsidP="001E4D34">
      <w:pPr>
        <w:jc w:val="both"/>
      </w:pPr>
      <w:r w:rsidRPr="00337D2D">
        <w:t xml:space="preserve">протокол от </w:t>
      </w:r>
      <w:r w:rsidRPr="00337D2D">
        <w:rPr>
          <w:u w:val="single"/>
        </w:rPr>
        <w:t>10.06.</w:t>
      </w:r>
      <w:r w:rsidRPr="00337D2D">
        <w:t xml:space="preserve"> 2017 г. №</w:t>
      </w:r>
      <w:r w:rsidRPr="00337D2D">
        <w:rPr>
          <w:u w:val="single"/>
        </w:rPr>
        <w:t>6</w:t>
      </w:r>
    </w:p>
    <w:p w:rsidR="00916548" w:rsidRPr="00337D2D" w:rsidRDefault="00916548" w:rsidP="003A1411"/>
    <w:p w:rsidR="00916548" w:rsidRPr="00E450D2" w:rsidRDefault="00916548" w:rsidP="003A1411">
      <w:pPr>
        <w:tabs>
          <w:tab w:val="left" w:pos="2700"/>
        </w:tabs>
        <w:rPr>
          <w:b/>
          <w:bCs/>
          <w:sz w:val="20"/>
          <w:szCs w:val="20"/>
        </w:rPr>
        <w:sectPr w:rsidR="00916548" w:rsidRPr="00E450D2" w:rsidSect="00AD7003">
          <w:pgSz w:w="11906" w:h="16838"/>
          <w:pgMar w:top="1134" w:right="851" w:bottom="993" w:left="1134" w:header="709" w:footer="709" w:gutter="0"/>
          <w:cols w:space="708"/>
          <w:docGrid w:linePitch="360"/>
        </w:sectPr>
      </w:pPr>
      <w:r w:rsidRPr="00337D2D">
        <w:rPr>
          <w:lang w:val="kk-KZ"/>
        </w:rPr>
        <w:t xml:space="preserve">               Зав. кафедрой                                                                                 С. Колдыбаев</w:t>
      </w:r>
    </w:p>
    <w:p w:rsidR="00916548" w:rsidRPr="00D41188" w:rsidRDefault="00916548" w:rsidP="00D41188">
      <w:pPr>
        <w:tabs>
          <w:tab w:val="left" w:pos="2700"/>
        </w:tabs>
        <w:jc w:val="center"/>
        <w:rPr>
          <w:b/>
          <w:bCs/>
          <w:sz w:val="20"/>
          <w:szCs w:val="20"/>
        </w:rPr>
      </w:pPr>
      <w:r w:rsidRPr="00D41188">
        <w:rPr>
          <w:b/>
          <w:bCs/>
          <w:sz w:val="20"/>
          <w:szCs w:val="20"/>
        </w:rPr>
        <w:t>8 Календарно-тематический план</w:t>
      </w:r>
    </w:p>
    <w:tbl>
      <w:tblPr>
        <w:tblW w:w="15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33"/>
        <w:gridCol w:w="2835"/>
        <w:gridCol w:w="708"/>
        <w:gridCol w:w="3672"/>
        <w:gridCol w:w="720"/>
        <w:gridCol w:w="900"/>
        <w:gridCol w:w="658"/>
        <w:gridCol w:w="3859"/>
        <w:gridCol w:w="763"/>
      </w:tblGrid>
      <w:tr w:rsidR="00916548" w:rsidRPr="00C66494">
        <w:trPr>
          <w:cantSplit/>
          <w:trHeight w:val="608"/>
        </w:trPr>
        <w:tc>
          <w:tcPr>
            <w:tcW w:w="720" w:type="dxa"/>
          </w:tcPr>
          <w:p w:rsidR="00916548" w:rsidRPr="00C66494" w:rsidRDefault="00916548" w:rsidP="00BE7912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916548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3672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20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900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58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3859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(гр.)</w:t>
            </w:r>
          </w:p>
        </w:tc>
        <w:tc>
          <w:tcPr>
            <w:tcW w:w="763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916548" w:rsidRPr="00C66494">
        <w:trPr>
          <w:trHeight w:val="929"/>
        </w:trPr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916548" w:rsidRPr="00701E88" w:rsidRDefault="00916548" w:rsidP="00BE791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41188">
              <w:rPr>
                <w:sz w:val="20"/>
                <w:szCs w:val="20"/>
              </w:rPr>
              <w:t>История возникновения  религии. Мировые и традиционные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41188">
              <w:rPr>
                <w:sz w:val="20"/>
                <w:szCs w:val="20"/>
              </w:rPr>
              <w:t>религии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center"/>
          </w:tcPr>
          <w:p w:rsidR="00916548" w:rsidRPr="00BF3ACE" w:rsidRDefault="00916548" w:rsidP="00BF3AC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3ACE">
              <w:rPr>
                <w:rFonts w:ascii="Times New Roman" w:hAnsi="Times New Roman" w:cs="Times New Roman"/>
                <w:sz w:val="20"/>
                <w:szCs w:val="20"/>
              </w:rPr>
              <w:t>Религиоведение в системе научного знания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645EE">
              <w:rPr>
                <w:b/>
                <w:bCs/>
              </w:rPr>
              <w:t xml:space="preserve"> </w:t>
            </w:r>
            <w:r w:rsidRPr="00BF3ACE">
              <w:rPr>
                <w:rFonts w:ascii="Times New Roman" w:hAnsi="Times New Roman" w:cs="Times New Roman"/>
                <w:sz w:val="20"/>
                <w:szCs w:val="20"/>
              </w:rPr>
              <w:t>Место религии в культуре человечества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3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916548" w:rsidRPr="00E22332" w:rsidRDefault="00916548" w:rsidP="00BE7912">
            <w:pPr>
              <w:jc w:val="both"/>
              <w:rPr>
                <w:sz w:val="20"/>
                <w:szCs w:val="20"/>
              </w:rPr>
            </w:pPr>
            <w:r w:rsidRPr="00E22332">
              <w:rPr>
                <w:sz w:val="20"/>
                <w:szCs w:val="20"/>
              </w:rPr>
              <w:t>Религиоведение как наука</w:t>
            </w:r>
            <w:r w:rsidRPr="00E22332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rPr>
          <w:trHeight w:val="502"/>
        </w:trPr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757BF" w:rsidRDefault="00916548" w:rsidP="00C757B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7BF"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религии и ранние формы религиозных верований. 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916548" w:rsidRPr="00E22332" w:rsidRDefault="00916548" w:rsidP="00BE7912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E22332">
              <w:rPr>
                <w:sz w:val="20"/>
                <w:szCs w:val="20"/>
              </w:rPr>
              <w:t>Структурно-функциональная модель религии</w:t>
            </w:r>
            <w:r w:rsidRPr="00E22332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1A4A4D" w:rsidRDefault="00916548" w:rsidP="00BE79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6548" w:rsidRPr="002E1CDB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  <w:vAlign w:val="center"/>
          </w:tcPr>
          <w:p w:rsidR="00916548" w:rsidRPr="003E4D7E" w:rsidRDefault="00916548" w:rsidP="0075612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Происхождение религии и </w:t>
            </w:r>
            <w:r w:rsidRPr="001A4A4D">
              <w:rPr>
                <w:sz w:val="20"/>
                <w:szCs w:val="20"/>
              </w:rPr>
              <w:t>ранние формы</w:t>
            </w:r>
            <w:r>
              <w:rPr>
                <w:sz w:val="20"/>
                <w:szCs w:val="20"/>
              </w:rPr>
              <w:t xml:space="preserve"> религиозных верований.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Default="00916548" w:rsidP="00F945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 №1</w:t>
            </w:r>
          </w:p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  <w:r w:rsidRPr="00C757BF">
              <w:rPr>
                <w:sz w:val="20"/>
                <w:szCs w:val="20"/>
              </w:rPr>
              <w:t>Религии ранних классовых обществ.</w:t>
            </w:r>
          </w:p>
        </w:tc>
        <w:tc>
          <w:tcPr>
            <w:tcW w:w="708" w:type="dxa"/>
          </w:tcPr>
          <w:p w:rsidR="00916548" w:rsidRPr="00701E88" w:rsidRDefault="00916548" w:rsidP="00D411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916548" w:rsidRPr="003E4D7E" w:rsidRDefault="00916548" w:rsidP="00BE7912">
            <w:pPr>
              <w:tabs>
                <w:tab w:val="left" w:pos="709"/>
              </w:tabs>
              <w:jc w:val="both"/>
              <w:rPr>
                <w:sz w:val="20"/>
                <w:szCs w:val="20"/>
                <w:lang w:val="kk-KZ"/>
              </w:rPr>
            </w:pPr>
            <w:r w:rsidRPr="003E4D7E">
              <w:rPr>
                <w:sz w:val="20"/>
                <w:szCs w:val="20"/>
              </w:rPr>
              <w:t>Язычество народов мира.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C66494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rPr>
          <w:trHeight w:val="216"/>
        </w:trPr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2E1CDB" w:rsidRDefault="00916548" w:rsidP="00BE7912">
            <w:pPr>
              <w:rPr>
                <w:sz w:val="20"/>
                <w:szCs w:val="20"/>
              </w:rPr>
            </w:pPr>
            <w:r w:rsidRPr="00E607C2">
              <w:rPr>
                <w:sz w:val="20"/>
                <w:szCs w:val="20"/>
              </w:rPr>
              <w:t xml:space="preserve"> </w:t>
            </w:r>
            <w:r w:rsidRPr="00A933C5">
              <w:rPr>
                <w:sz w:val="20"/>
                <w:szCs w:val="20"/>
              </w:rPr>
              <w:t>Национальные религии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916548" w:rsidRPr="007A6592" w:rsidRDefault="00916548" w:rsidP="00401EA3">
            <w:pPr>
              <w:rPr>
                <w:sz w:val="20"/>
                <w:szCs w:val="20"/>
                <w:lang w:val="kk-KZ"/>
              </w:rPr>
            </w:pPr>
            <w:r w:rsidRPr="007A6592">
              <w:rPr>
                <w:sz w:val="20"/>
                <w:szCs w:val="20"/>
              </w:rPr>
              <w:t>Национальные религии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2E1CDB" w:rsidRDefault="00916548" w:rsidP="00BE7912">
            <w:pPr>
              <w:tabs>
                <w:tab w:val="left" w:pos="214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tabs>
                <w:tab w:val="left" w:pos="214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  <w:vAlign w:val="center"/>
          </w:tcPr>
          <w:p w:rsidR="00916548" w:rsidRPr="00A933C5" w:rsidRDefault="00916548" w:rsidP="00401EA3">
            <w:pPr>
              <w:rPr>
                <w:sz w:val="20"/>
                <w:szCs w:val="20"/>
              </w:rPr>
            </w:pPr>
            <w:r w:rsidRPr="00A933C5">
              <w:rPr>
                <w:sz w:val="20"/>
                <w:szCs w:val="20"/>
              </w:rPr>
              <w:t>Национальные религии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rPr>
          <w:trHeight w:val="266"/>
        </w:trPr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2E1CDB" w:rsidRDefault="00916548" w:rsidP="006367F8">
            <w:pPr>
              <w:pStyle w:val="NoSpacing"/>
              <w:jc w:val="both"/>
              <w:rPr>
                <w:sz w:val="20"/>
                <w:szCs w:val="20"/>
              </w:rPr>
            </w:pPr>
            <w:r w:rsidRPr="006367F8">
              <w:rPr>
                <w:rFonts w:ascii="Times New Roman" w:hAnsi="Times New Roman" w:cs="Times New Roman"/>
                <w:sz w:val="20"/>
                <w:szCs w:val="20"/>
              </w:rPr>
              <w:t>Буддизм: основы вероучения и культа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916548" w:rsidRPr="00F42588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916548" w:rsidRPr="009F0096" w:rsidRDefault="00916548" w:rsidP="009F009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A4D">
              <w:rPr>
                <w:rFonts w:ascii="Times New Roman" w:hAnsi="Times New Roman" w:cs="Times New Roman"/>
                <w:sz w:val="20"/>
                <w:szCs w:val="20"/>
              </w:rPr>
              <w:t>Буддизм как религиозно-философское течен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D411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AB6EEE" w:rsidRDefault="00916548" w:rsidP="00396350">
            <w:pPr>
              <w:jc w:val="both"/>
              <w:rPr>
                <w:sz w:val="20"/>
                <w:szCs w:val="20"/>
                <w:lang w:val="kk-KZ"/>
              </w:rPr>
            </w:pPr>
            <w:r w:rsidRPr="006367F8">
              <w:rPr>
                <w:sz w:val="20"/>
                <w:szCs w:val="20"/>
              </w:rPr>
              <w:t>Христианство:</w:t>
            </w:r>
            <w:r w:rsidRPr="006367F8">
              <w:rPr>
                <w:sz w:val="20"/>
                <w:szCs w:val="20"/>
                <w:lang w:val="kk-KZ"/>
              </w:rPr>
              <w:t xml:space="preserve"> история и современность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  <w:vAlign w:val="center"/>
          </w:tcPr>
          <w:p w:rsidR="00916548" w:rsidRPr="007F1897" w:rsidRDefault="00916548" w:rsidP="00D41188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Теософия </w:t>
            </w:r>
            <w:r w:rsidRPr="00AA6E4D">
              <w:rPr>
                <w:sz w:val="20"/>
                <w:szCs w:val="20"/>
              </w:rPr>
              <w:t>христианства. Протестантская этика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7F1897" w:rsidRDefault="00916548" w:rsidP="00BE791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077581" w:rsidRDefault="00916548" w:rsidP="00D41188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91654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  <w:vAlign w:val="center"/>
          </w:tcPr>
          <w:p w:rsidR="00916548" w:rsidRPr="002E1CDB" w:rsidRDefault="00916548" w:rsidP="00BE79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Теософия </w:t>
            </w:r>
            <w:r w:rsidRPr="00AA6E4D">
              <w:rPr>
                <w:sz w:val="20"/>
                <w:szCs w:val="20"/>
              </w:rPr>
              <w:t>христианства. Протестантская этика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Default="00916548" w:rsidP="00F945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 №2</w:t>
            </w:r>
          </w:p>
          <w:p w:rsidR="00916548" w:rsidRPr="002E1CDB" w:rsidRDefault="00916548" w:rsidP="0055228E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</w:tcPr>
          <w:p w:rsidR="0091654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E607C2" w:rsidRDefault="00916548" w:rsidP="00BE7912">
            <w:pPr>
              <w:jc w:val="both"/>
              <w:rPr>
                <w:sz w:val="20"/>
                <w:szCs w:val="20"/>
                <w:lang w:val="kk-KZ"/>
              </w:rPr>
            </w:pPr>
            <w:r w:rsidRPr="006367F8">
              <w:rPr>
                <w:sz w:val="20"/>
                <w:szCs w:val="20"/>
                <w:lang w:val="kk-KZ"/>
              </w:rPr>
              <w:t>Сущность ислама и его место в современном мире и Казахстане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Теология ислама.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D411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 w:val="restart"/>
            <w:textDirection w:val="btLr"/>
          </w:tcPr>
          <w:p w:rsidR="00916548" w:rsidRPr="00D41188" w:rsidRDefault="00916548" w:rsidP="00D4118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0"/>
                <w:szCs w:val="20"/>
              </w:rPr>
              <w:t>Модуль2.</w:t>
            </w:r>
            <w:r w:rsidRPr="00D41188">
              <w:rPr>
                <w:sz w:val="20"/>
                <w:szCs w:val="20"/>
                <w:lang w:val="kk-KZ"/>
              </w:rPr>
              <w:t xml:space="preserve"> Современные нетрадиционные религиозные организации.</w:t>
            </w:r>
          </w:p>
          <w:p w:rsidR="00916548" w:rsidRPr="00D41188" w:rsidRDefault="00916548" w:rsidP="00D41188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vAlign w:val="center"/>
          </w:tcPr>
          <w:p w:rsidR="00916548" w:rsidRPr="00DD021A" w:rsidRDefault="00916548" w:rsidP="00DD021A">
            <w:pPr>
              <w:jc w:val="both"/>
              <w:rPr>
                <w:b/>
                <w:bCs/>
                <w:lang w:val="kk-KZ"/>
              </w:rPr>
            </w:pPr>
            <w:r>
              <w:rPr>
                <w:sz w:val="20"/>
                <w:szCs w:val="20"/>
              </w:rPr>
              <w:t>Современные</w:t>
            </w:r>
            <w:r>
              <w:rPr>
                <w:b/>
                <w:bCs/>
              </w:rPr>
              <w:t xml:space="preserve"> </w:t>
            </w:r>
            <w:r w:rsidRPr="005440D7">
              <w:rPr>
                <w:sz w:val="20"/>
                <w:szCs w:val="20"/>
              </w:rPr>
              <w:t xml:space="preserve"> </w:t>
            </w:r>
            <w:r w:rsidRPr="00DD021A">
              <w:rPr>
                <w:sz w:val="20"/>
                <w:szCs w:val="20"/>
              </w:rPr>
              <w:t xml:space="preserve">религиозные </w:t>
            </w:r>
            <w:r w:rsidRPr="00DD021A">
              <w:rPr>
                <w:sz w:val="20"/>
                <w:szCs w:val="20"/>
                <w:lang w:val="kk-KZ"/>
              </w:rPr>
              <w:t>движения и культы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916548" w:rsidRPr="007F1897" w:rsidRDefault="00916548" w:rsidP="00D41188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Современные нетрадиционные культы. Тоталитарные и сатанинские секты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16548" w:rsidRPr="007F1897" w:rsidRDefault="00916548" w:rsidP="00BE791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</w:tcPr>
          <w:p w:rsidR="00916548" w:rsidRPr="002E1CDB" w:rsidRDefault="00916548" w:rsidP="00BE7912">
            <w:pPr>
              <w:rPr>
                <w:sz w:val="20"/>
                <w:szCs w:val="20"/>
              </w:rPr>
            </w:pPr>
            <w:r w:rsidRPr="007F1897">
              <w:rPr>
                <w:sz w:val="20"/>
                <w:szCs w:val="20"/>
              </w:rPr>
              <w:t>Религия, государство, политика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3D5A30" w:rsidRDefault="00916548" w:rsidP="00BE7912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Закон РК о «Религиозной деятельности и религиозных объединениях».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916548" w:rsidRPr="007F1897" w:rsidRDefault="00916548" w:rsidP="00D41188">
            <w:pPr>
              <w:jc w:val="both"/>
              <w:rPr>
                <w:sz w:val="20"/>
                <w:szCs w:val="20"/>
                <w:lang w:val="kk-KZ"/>
              </w:rPr>
            </w:pPr>
            <w:r w:rsidRPr="00591A12">
              <w:rPr>
                <w:sz w:val="20"/>
                <w:szCs w:val="20"/>
              </w:rPr>
              <w:t>Религиозный экстремизм и терроризм: причины возникновения и его основные характеристики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16548" w:rsidRPr="007F1897" w:rsidRDefault="00916548" w:rsidP="00BE791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6367F8" w:rsidRDefault="00916548" w:rsidP="006367F8">
            <w:pPr>
              <w:jc w:val="both"/>
              <w:rPr>
                <w:b/>
                <w:bCs/>
              </w:rPr>
            </w:pPr>
            <w:r w:rsidRPr="006367F8">
              <w:rPr>
                <w:sz w:val="20"/>
                <w:szCs w:val="20"/>
              </w:rPr>
              <w:t>Радикальные и нетрадиционные течения и секты на территории Казахстана. Псевдорелигиозные течения, деструктивные и тоталитарные культы, как угроза безопасности личности, общества и государства Казахстан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916548" w:rsidRPr="002E1CDB" w:rsidRDefault="00916548" w:rsidP="00D41188">
            <w:pPr>
              <w:jc w:val="both"/>
              <w:rPr>
                <w:sz w:val="20"/>
                <w:szCs w:val="20"/>
              </w:rPr>
            </w:pPr>
            <w:r w:rsidRPr="00D24351">
              <w:rPr>
                <w:sz w:val="20"/>
                <w:szCs w:val="20"/>
              </w:rPr>
              <w:t xml:space="preserve">Радикальные и нетрадиционные течения и секты на территории Казахстана, как угроза </w:t>
            </w:r>
            <w:r>
              <w:rPr>
                <w:sz w:val="20"/>
                <w:szCs w:val="20"/>
              </w:rPr>
              <w:t xml:space="preserve">национальной </w:t>
            </w:r>
            <w:r w:rsidRPr="00D24351">
              <w:rPr>
                <w:sz w:val="20"/>
                <w:szCs w:val="20"/>
              </w:rPr>
              <w:t>безопасности РК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16548" w:rsidRPr="002E1CDB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Pr="002E1CDB" w:rsidRDefault="00916548" w:rsidP="00F945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16548" w:rsidRPr="00C66494">
        <w:tc>
          <w:tcPr>
            <w:tcW w:w="720" w:type="dxa"/>
          </w:tcPr>
          <w:p w:rsidR="00916548" w:rsidRPr="006646AA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701E88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</w:tcPr>
          <w:p w:rsidR="00916548" w:rsidRPr="007F1897" w:rsidRDefault="00916548" w:rsidP="00D411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cs="Times New Roman"/>
                <w:sz w:val="20"/>
                <w:szCs w:val="20"/>
                <w:lang w:val="kk-KZ"/>
              </w:rPr>
            </w:pPr>
            <w:r w:rsidRPr="00D41188">
              <w:rPr>
                <w:rFonts w:ascii="Times New Roman" w:hAnsi="Times New Roman" w:cs="Times New Roman"/>
                <w:sz w:val="20"/>
                <w:szCs w:val="20"/>
              </w:rPr>
              <w:t>Проблемы государственно-конфессиональных отношений на современном этапе.</w:t>
            </w:r>
          </w:p>
        </w:tc>
        <w:tc>
          <w:tcPr>
            <w:tcW w:w="720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9" w:type="dxa"/>
            <w:vAlign w:val="center"/>
          </w:tcPr>
          <w:p w:rsidR="00916548" w:rsidRDefault="00916548" w:rsidP="00BE79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Рубежный контроль № 3</w:t>
            </w:r>
          </w:p>
          <w:p w:rsidR="00916548" w:rsidRPr="002E1CDB" w:rsidRDefault="00916548" w:rsidP="00BE79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2E1CDB" w:rsidRDefault="00916548" w:rsidP="00BE7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6548" w:rsidRPr="00C66494">
        <w:tc>
          <w:tcPr>
            <w:tcW w:w="720" w:type="dxa"/>
          </w:tcPr>
          <w:p w:rsidR="00916548" w:rsidRPr="00C66494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</w:tcPr>
          <w:p w:rsidR="00916548" w:rsidRPr="00C66494" w:rsidRDefault="00916548" w:rsidP="00BE7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916548" w:rsidRPr="00C66494" w:rsidRDefault="00916548" w:rsidP="00BE7912">
            <w:pPr>
              <w:rPr>
                <w:b/>
                <w:bCs/>
                <w:sz w:val="20"/>
                <w:szCs w:val="20"/>
              </w:rPr>
            </w:pPr>
            <w:r w:rsidRPr="00C66494">
              <w:rPr>
                <w:b/>
                <w:bCs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916548" w:rsidRPr="00C66494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72" w:type="dxa"/>
          </w:tcPr>
          <w:p w:rsidR="00916548" w:rsidRPr="00C66494" w:rsidRDefault="00916548" w:rsidP="00BE7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16548" w:rsidRPr="00C66494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00" w:type="dxa"/>
          </w:tcPr>
          <w:p w:rsidR="00916548" w:rsidRPr="00C66494" w:rsidRDefault="00916548" w:rsidP="00BE7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916548" w:rsidRPr="00C66494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59" w:type="dxa"/>
          </w:tcPr>
          <w:p w:rsidR="00916548" w:rsidRPr="00C66494" w:rsidRDefault="00916548" w:rsidP="00BE79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916548" w:rsidRPr="00C66494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</w:tbl>
    <w:p w:rsidR="00916548" w:rsidRPr="00C15E4D" w:rsidRDefault="00916548" w:rsidP="00C15E4D">
      <w:pPr>
        <w:tabs>
          <w:tab w:val="left" w:pos="993"/>
        </w:tabs>
        <w:ind w:firstLine="540"/>
        <w:jc w:val="center"/>
        <w:rPr>
          <w:b/>
          <w:bCs/>
          <w:sz w:val="20"/>
          <w:szCs w:val="20"/>
        </w:rPr>
      </w:pPr>
      <w:r w:rsidRPr="00C15E4D">
        <w:rPr>
          <w:b/>
          <w:bCs/>
          <w:sz w:val="20"/>
          <w:szCs w:val="20"/>
        </w:rPr>
        <w:t>9 График выполнения и сдачи заданий по дисциплине</w:t>
      </w:r>
    </w:p>
    <w:tbl>
      <w:tblPr>
        <w:tblW w:w="1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916548" w:rsidRPr="00C15E4D">
        <w:trPr>
          <w:cantSplit/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916548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Виды</w:t>
            </w:r>
          </w:p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 xml:space="preserve"> контроля</w:t>
            </w:r>
          </w:p>
        </w:tc>
        <w:tc>
          <w:tcPr>
            <w:tcW w:w="2835" w:type="dxa"/>
            <w:vMerge w:val="restart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Недели</w:t>
            </w:r>
          </w:p>
        </w:tc>
      </w:tr>
      <w:tr w:rsidR="00916548" w:rsidRPr="00C15E4D">
        <w:trPr>
          <w:cantSplit/>
          <w:trHeight w:val="419"/>
        </w:trPr>
        <w:tc>
          <w:tcPr>
            <w:tcW w:w="67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15</w:t>
            </w:r>
          </w:p>
        </w:tc>
      </w:tr>
      <w:tr w:rsidR="00916548" w:rsidRPr="00C15E4D">
        <w:trPr>
          <w:cantSplit/>
          <w:trHeight w:val="179"/>
        </w:trPr>
        <w:tc>
          <w:tcPr>
            <w:tcW w:w="675" w:type="dxa"/>
            <w:vMerge w:val="restart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ТК</w:t>
            </w:r>
          </w:p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C15E4D"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.</w:t>
            </w:r>
            <w:r w:rsidRPr="00C15E4D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</w:tr>
      <w:tr w:rsidR="00916548" w:rsidRPr="00C15E4D">
        <w:trPr>
          <w:cantSplit/>
          <w:trHeight w:val="243"/>
        </w:trPr>
        <w:tc>
          <w:tcPr>
            <w:tcW w:w="67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C15E4D">
        <w:trPr>
          <w:cantSplit/>
          <w:trHeight w:val="211"/>
        </w:trPr>
        <w:tc>
          <w:tcPr>
            <w:tcW w:w="67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C15E4D">
        <w:trPr>
          <w:cantSplit/>
          <w:trHeight w:val="193"/>
        </w:trPr>
        <w:tc>
          <w:tcPr>
            <w:tcW w:w="67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C15E4D">
        <w:trPr>
          <w:cantSplit/>
          <w:trHeight w:val="34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</w:tr>
      <w:tr w:rsidR="00916548" w:rsidRPr="00C15E4D">
        <w:trPr>
          <w:cantSplit/>
          <w:trHeight w:val="213"/>
        </w:trPr>
        <w:tc>
          <w:tcPr>
            <w:tcW w:w="675" w:type="dxa"/>
            <w:vMerge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</w:tr>
      <w:tr w:rsidR="00916548" w:rsidRPr="00C15E4D">
        <w:trPr>
          <w:cantSplit/>
          <w:trHeight w:val="173"/>
        </w:trPr>
        <w:tc>
          <w:tcPr>
            <w:tcW w:w="675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vAlign w:val="center"/>
          </w:tcPr>
          <w:p w:rsidR="00916548" w:rsidRPr="00C15E4D" w:rsidRDefault="00916548" w:rsidP="00BE7912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 xml:space="preserve">Экзамен </w:t>
            </w:r>
            <w:r>
              <w:rPr>
                <w:sz w:val="20"/>
                <w:szCs w:val="20"/>
              </w:rPr>
              <w:t>КТ</w:t>
            </w:r>
          </w:p>
        </w:tc>
        <w:tc>
          <w:tcPr>
            <w:tcW w:w="762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916548" w:rsidRPr="00C15E4D" w:rsidRDefault="00916548" w:rsidP="00BE7912">
            <w:pPr>
              <w:jc w:val="center"/>
              <w:rPr>
                <w:sz w:val="20"/>
                <w:szCs w:val="20"/>
              </w:rPr>
            </w:pPr>
          </w:p>
        </w:tc>
      </w:tr>
    </w:tbl>
    <w:p w:rsidR="00916548" w:rsidRPr="00E450D2" w:rsidRDefault="00916548" w:rsidP="003A1411">
      <w:pPr>
        <w:pStyle w:val="BodyTextIndent"/>
        <w:spacing w:after="0"/>
        <w:ind w:left="0"/>
        <w:rPr>
          <w:sz w:val="20"/>
          <w:szCs w:val="20"/>
        </w:rPr>
      </w:pPr>
      <w:r w:rsidRPr="00E450D2">
        <w:rPr>
          <w:b/>
          <w:bCs/>
          <w:sz w:val="20"/>
          <w:szCs w:val="20"/>
        </w:rPr>
        <w:t>Примечание 1</w:t>
      </w:r>
      <w:r w:rsidRPr="00E450D2">
        <w:rPr>
          <w:sz w:val="20"/>
          <w:szCs w:val="20"/>
        </w:rPr>
        <w:t>. Обучающийся, набравший по итогам семестра не менее 50% максимального семестрового рейтинга  и получивший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E450D2">
        <w:rPr>
          <w:b/>
          <w:bCs/>
          <w:sz w:val="20"/>
          <w:szCs w:val="20"/>
        </w:rPr>
        <w:t xml:space="preserve">Примечание 2. </w:t>
      </w:r>
      <w:r w:rsidRPr="00E450D2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916548" w:rsidRDefault="00916548" w:rsidP="003A1411">
      <w:pPr>
        <w:rPr>
          <w:b/>
          <w:bCs/>
          <w:sz w:val="20"/>
          <w:szCs w:val="20"/>
        </w:rPr>
      </w:pPr>
      <w:r w:rsidRPr="00E450D2">
        <w:rPr>
          <w:b/>
          <w:bCs/>
          <w:sz w:val="20"/>
          <w:szCs w:val="20"/>
        </w:rPr>
        <w:t>Критерии оценки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916548" w:rsidRPr="00E450D2">
        <w:tc>
          <w:tcPr>
            <w:tcW w:w="2957" w:type="dxa"/>
          </w:tcPr>
          <w:p w:rsidR="00916548" w:rsidRPr="00E450D2" w:rsidRDefault="00916548" w:rsidP="00BE7912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916548" w:rsidRPr="00C15E4D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 w:rsidRPr="00C15E4D">
              <w:rPr>
                <w:b/>
                <w:bCs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916548" w:rsidRPr="00C15E4D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 w:rsidRPr="00C15E4D">
              <w:rPr>
                <w:b/>
                <w:bCs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916548" w:rsidRPr="00C15E4D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 w:rsidRPr="00C15E4D">
              <w:rPr>
                <w:b/>
                <w:bCs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916548" w:rsidRPr="00C15E4D" w:rsidRDefault="00916548" w:rsidP="00BE7912">
            <w:pPr>
              <w:jc w:val="center"/>
              <w:rPr>
                <w:b/>
                <w:bCs/>
                <w:sz w:val="20"/>
                <w:szCs w:val="20"/>
              </w:rPr>
            </w:pPr>
            <w:r w:rsidRPr="00C15E4D">
              <w:rPr>
                <w:b/>
                <w:bCs/>
                <w:sz w:val="20"/>
                <w:szCs w:val="20"/>
              </w:rPr>
              <w:t>Неудовлетворительно</w:t>
            </w:r>
          </w:p>
        </w:tc>
      </w:tr>
      <w:tr w:rsidR="00916548" w:rsidRPr="00E450D2">
        <w:tc>
          <w:tcPr>
            <w:tcW w:w="2957" w:type="dxa"/>
          </w:tcPr>
          <w:p w:rsidR="00916548" w:rsidRPr="00E450D2" w:rsidRDefault="00916548" w:rsidP="00BE7912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Баллы (</w:t>
            </w:r>
            <w:r w:rsidRPr="00E450D2">
              <w:rPr>
                <w:sz w:val="20"/>
                <w:szCs w:val="20"/>
                <w:lang w:val="en-US"/>
              </w:rPr>
              <w:t xml:space="preserve">max = 100 </w:t>
            </w:r>
            <w:r w:rsidRPr="00E450D2">
              <w:rPr>
                <w:sz w:val="20"/>
                <w:szCs w:val="20"/>
              </w:rPr>
              <w:t>баллов)</w:t>
            </w:r>
            <w:r w:rsidRPr="00E450D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916548" w:rsidRPr="00E450D2" w:rsidRDefault="00916548" w:rsidP="00BE7912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916548" w:rsidRPr="00E450D2" w:rsidRDefault="00916548" w:rsidP="00BE7912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916548" w:rsidRPr="00E450D2" w:rsidRDefault="00916548" w:rsidP="00BE7912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916548" w:rsidRPr="00E450D2" w:rsidRDefault="00916548" w:rsidP="00BE7912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0-49</w:t>
            </w:r>
          </w:p>
        </w:tc>
      </w:tr>
    </w:tbl>
    <w:p w:rsidR="00916548" w:rsidRPr="00C15E4D" w:rsidRDefault="00916548" w:rsidP="00C15E4D">
      <w:pPr>
        <w:ind w:firstLine="360"/>
        <w:jc w:val="both"/>
        <w:rPr>
          <w:sz w:val="20"/>
          <w:szCs w:val="20"/>
        </w:rPr>
      </w:pPr>
      <w:r w:rsidRPr="00C15E4D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16548" w:rsidRPr="00C15E4D" w:rsidRDefault="00916548" w:rsidP="00C15E4D">
      <w:pPr>
        <w:shd w:val="clear" w:color="auto" w:fill="FFFFFF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C15E4D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916548" w:rsidRPr="00C15E4D">
        <w:tc>
          <w:tcPr>
            <w:tcW w:w="2977" w:type="dxa"/>
          </w:tcPr>
          <w:p w:rsidR="00916548" w:rsidRPr="00C15E4D" w:rsidRDefault="00916548" w:rsidP="00BE7912">
            <w:pPr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bCs/>
                <w:spacing w:val="2"/>
                <w:sz w:val="20"/>
                <w:szCs w:val="20"/>
              </w:rPr>
              <w:t>F</w:t>
            </w:r>
          </w:p>
        </w:tc>
      </w:tr>
      <w:tr w:rsidR="00916548" w:rsidRPr="00C15E4D">
        <w:trPr>
          <w:trHeight w:val="524"/>
        </w:trPr>
        <w:tc>
          <w:tcPr>
            <w:tcW w:w="2977" w:type="dxa"/>
            <w:vAlign w:val="center"/>
          </w:tcPr>
          <w:p w:rsidR="00916548" w:rsidRPr="00C15E4D" w:rsidRDefault="00916548" w:rsidP="00BE7912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0-49</w:t>
            </w:r>
          </w:p>
        </w:tc>
      </w:tr>
      <w:tr w:rsidR="00916548" w:rsidRPr="00C15E4D">
        <w:tc>
          <w:tcPr>
            <w:tcW w:w="2977" w:type="dxa"/>
            <w:vAlign w:val="center"/>
          </w:tcPr>
          <w:p w:rsidR="00916548" w:rsidRPr="00C15E4D" w:rsidRDefault="00916548" w:rsidP="00BE7912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C15E4D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Хор</w:t>
            </w:r>
            <w:r>
              <w:rPr>
                <w:spacing w:val="2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Удовл</w:t>
            </w:r>
            <w:r>
              <w:rPr>
                <w:spacing w:val="2"/>
                <w:sz w:val="20"/>
                <w:szCs w:val="20"/>
              </w:rPr>
              <w:t>.</w:t>
            </w:r>
          </w:p>
        </w:tc>
        <w:tc>
          <w:tcPr>
            <w:tcW w:w="2900" w:type="dxa"/>
            <w:gridSpan w:val="3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Удовл</w:t>
            </w:r>
            <w:r>
              <w:rPr>
                <w:spacing w:val="2"/>
                <w:sz w:val="20"/>
                <w:szCs w:val="20"/>
              </w:rPr>
              <w:t>.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Удовл</w:t>
            </w:r>
            <w:r>
              <w:rPr>
                <w:spacing w:val="2"/>
                <w:sz w:val="20"/>
                <w:szCs w:val="20"/>
              </w:rPr>
              <w:t>.</w:t>
            </w:r>
          </w:p>
        </w:tc>
        <w:tc>
          <w:tcPr>
            <w:tcW w:w="915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Неудов</w:t>
            </w:r>
            <w:r>
              <w:rPr>
                <w:spacing w:val="2"/>
                <w:sz w:val="20"/>
                <w:szCs w:val="20"/>
              </w:rPr>
              <w:t>.</w:t>
            </w:r>
          </w:p>
        </w:tc>
      </w:tr>
      <w:tr w:rsidR="00916548" w:rsidRPr="00C15E4D">
        <w:trPr>
          <w:trHeight w:val="428"/>
        </w:trPr>
        <w:tc>
          <w:tcPr>
            <w:tcW w:w="2977" w:type="dxa"/>
            <w:vAlign w:val="center"/>
          </w:tcPr>
          <w:p w:rsidR="00916548" w:rsidRPr="00C15E4D" w:rsidRDefault="00916548" w:rsidP="00BE7912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916548" w:rsidRPr="00C15E4D" w:rsidRDefault="00916548" w:rsidP="00BE7912">
            <w:pPr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C15E4D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916548" w:rsidRDefault="00916548" w:rsidP="006367F8"/>
    <w:sectPr w:rsidR="00916548" w:rsidSect="003A141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07A0B"/>
    <w:multiLevelType w:val="hybridMultilevel"/>
    <w:tmpl w:val="8C9CB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FDA"/>
    <w:rsid w:val="0002229A"/>
    <w:rsid w:val="00066BE1"/>
    <w:rsid w:val="00072B42"/>
    <w:rsid w:val="00077581"/>
    <w:rsid w:val="00082538"/>
    <w:rsid w:val="000C738B"/>
    <w:rsid w:val="00104C40"/>
    <w:rsid w:val="001515F7"/>
    <w:rsid w:val="0016433B"/>
    <w:rsid w:val="00170327"/>
    <w:rsid w:val="00173DF5"/>
    <w:rsid w:val="00183289"/>
    <w:rsid w:val="001A4A4D"/>
    <w:rsid w:val="001C75A6"/>
    <w:rsid w:val="001D2005"/>
    <w:rsid w:val="001E4D34"/>
    <w:rsid w:val="00261F64"/>
    <w:rsid w:val="00293107"/>
    <w:rsid w:val="00297387"/>
    <w:rsid w:val="002A5682"/>
    <w:rsid w:val="002D43FD"/>
    <w:rsid w:val="002E1CDB"/>
    <w:rsid w:val="002E74D9"/>
    <w:rsid w:val="002F754C"/>
    <w:rsid w:val="00336E98"/>
    <w:rsid w:val="00337D2D"/>
    <w:rsid w:val="00366EC4"/>
    <w:rsid w:val="003832F8"/>
    <w:rsid w:val="00396350"/>
    <w:rsid w:val="003A1411"/>
    <w:rsid w:val="003D5A30"/>
    <w:rsid w:val="003E4D7E"/>
    <w:rsid w:val="00401EA3"/>
    <w:rsid w:val="004048B8"/>
    <w:rsid w:val="0043003F"/>
    <w:rsid w:val="004538CB"/>
    <w:rsid w:val="004645EE"/>
    <w:rsid w:val="004671CA"/>
    <w:rsid w:val="00496B3F"/>
    <w:rsid w:val="004C1D0D"/>
    <w:rsid w:val="004D6406"/>
    <w:rsid w:val="005035EC"/>
    <w:rsid w:val="00504EAE"/>
    <w:rsid w:val="00511282"/>
    <w:rsid w:val="00542D01"/>
    <w:rsid w:val="005440D7"/>
    <w:rsid w:val="0055228E"/>
    <w:rsid w:val="00591A12"/>
    <w:rsid w:val="0062331F"/>
    <w:rsid w:val="006270F7"/>
    <w:rsid w:val="006367F8"/>
    <w:rsid w:val="006368F4"/>
    <w:rsid w:val="006646AA"/>
    <w:rsid w:val="006F5E1A"/>
    <w:rsid w:val="00701E88"/>
    <w:rsid w:val="00732256"/>
    <w:rsid w:val="00753C84"/>
    <w:rsid w:val="00756121"/>
    <w:rsid w:val="007944F9"/>
    <w:rsid w:val="007A1EFC"/>
    <w:rsid w:val="007A2CBB"/>
    <w:rsid w:val="007A6592"/>
    <w:rsid w:val="007A77AA"/>
    <w:rsid w:val="007E0348"/>
    <w:rsid w:val="007F1897"/>
    <w:rsid w:val="007F1FB9"/>
    <w:rsid w:val="00804B72"/>
    <w:rsid w:val="00830395"/>
    <w:rsid w:val="00883FD1"/>
    <w:rsid w:val="00891C52"/>
    <w:rsid w:val="00891CB4"/>
    <w:rsid w:val="00892C6E"/>
    <w:rsid w:val="008F451A"/>
    <w:rsid w:val="00916548"/>
    <w:rsid w:val="0091687D"/>
    <w:rsid w:val="00922243"/>
    <w:rsid w:val="00925FDA"/>
    <w:rsid w:val="009332CC"/>
    <w:rsid w:val="00983001"/>
    <w:rsid w:val="009C1EE9"/>
    <w:rsid w:val="009D5A53"/>
    <w:rsid w:val="009F0096"/>
    <w:rsid w:val="009F4653"/>
    <w:rsid w:val="00A0133D"/>
    <w:rsid w:val="00A2150E"/>
    <w:rsid w:val="00A404EC"/>
    <w:rsid w:val="00A46904"/>
    <w:rsid w:val="00A933C5"/>
    <w:rsid w:val="00AA6E4D"/>
    <w:rsid w:val="00AB6EEE"/>
    <w:rsid w:val="00AC0F0D"/>
    <w:rsid w:val="00AD2B76"/>
    <w:rsid w:val="00AD7003"/>
    <w:rsid w:val="00AF22EA"/>
    <w:rsid w:val="00B26547"/>
    <w:rsid w:val="00B43075"/>
    <w:rsid w:val="00B47A09"/>
    <w:rsid w:val="00B75406"/>
    <w:rsid w:val="00B962C1"/>
    <w:rsid w:val="00BE7912"/>
    <w:rsid w:val="00BF3ACE"/>
    <w:rsid w:val="00C15E4D"/>
    <w:rsid w:val="00C66494"/>
    <w:rsid w:val="00C757BF"/>
    <w:rsid w:val="00CB3318"/>
    <w:rsid w:val="00D24351"/>
    <w:rsid w:val="00D41188"/>
    <w:rsid w:val="00D763CA"/>
    <w:rsid w:val="00DC3A6C"/>
    <w:rsid w:val="00DD021A"/>
    <w:rsid w:val="00DD2D3C"/>
    <w:rsid w:val="00E0647F"/>
    <w:rsid w:val="00E22332"/>
    <w:rsid w:val="00E23A32"/>
    <w:rsid w:val="00E43564"/>
    <w:rsid w:val="00E450D2"/>
    <w:rsid w:val="00E5491A"/>
    <w:rsid w:val="00E607C2"/>
    <w:rsid w:val="00E7687F"/>
    <w:rsid w:val="00F42588"/>
    <w:rsid w:val="00F945C3"/>
    <w:rsid w:val="00FA5B29"/>
    <w:rsid w:val="00FE0C1F"/>
    <w:rsid w:val="00FF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A14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A1411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A14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A1411"/>
  </w:style>
  <w:style w:type="character" w:styleId="Hyperlink">
    <w:name w:val="Hyperlink"/>
    <w:basedOn w:val="DefaultParagraphFont"/>
    <w:uiPriority w:val="99"/>
    <w:semiHidden/>
    <w:rsid w:val="003A1411"/>
    <w:rPr>
      <w:color w:val="0000FF"/>
      <w:u w:val="single"/>
    </w:rPr>
  </w:style>
  <w:style w:type="character" w:customStyle="1" w:styleId="c0">
    <w:name w:val="c0"/>
    <w:basedOn w:val="DefaultParagraphFont"/>
    <w:uiPriority w:val="99"/>
    <w:rsid w:val="003A1411"/>
  </w:style>
  <w:style w:type="paragraph" w:styleId="NoSpacing">
    <w:name w:val="No Spacing"/>
    <w:uiPriority w:val="99"/>
    <w:qFormat/>
    <w:rsid w:val="00E607C2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E607C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436</TotalTime>
  <Pages>4</Pages>
  <Words>1275</Words>
  <Characters>7272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user</cp:lastModifiedBy>
  <cp:revision>45</cp:revision>
  <cp:lastPrinted>2017-06-21T08:47:00Z</cp:lastPrinted>
  <dcterms:created xsi:type="dcterms:W3CDTF">2015-11-03T12:19:00Z</dcterms:created>
  <dcterms:modified xsi:type="dcterms:W3CDTF">2017-06-21T08:53:00Z</dcterms:modified>
</cp:coreProperties>
</file>